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06798" w14:textId="77777777" w:rsidR="00F96380" w:rsidRDefault="00F96380"/>
    <w:p w14:paraId="2726C9E5" w14:textId="5D97C9EC" w:rsidR="00F96380" w:rsidRDefault="0000000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#132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R2-250</w:t>
      </w:r>
      <w:r w:rsidR="00DF7A17">
        <w:rPr>
          <w:rFonts w:ascii="Arial" w:eastAsia="MS Gothic" w:hAnsi="Arial"/>
          <w:b/>
          <w:kern w:val="2"/>
          <w:sz w:val="24"/>
          <w:szCs w:val="24"/>
          <w:lang w:eastAsia="zh-CN"/>
        </w:rPr>
        <w:t>93</w:t>
      </w:r>
      <w:r w:rsidR="008C0A5A">
        <w:rPr>
          <w:rFonts w:ascii="Arial" w:eastAsia="MS Gothic" w:hAnsi="Arial"/>
          <w:b/>
          <w:kern w:val="2"/>
          <w:sz w:val="24"/>
          <w:szCs w:val="24"/>
          <w:lang w:eastAsia="zh-CN"/>
        </w:rPr>
        <w:t>94</w:t>
      </w:r>
    </w:p>
    <w:p w14:paraId="0284ECA6" w14:textId="77777777" w:rsidR="00F96380" w:rsidRDefault="0000000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Dallas, USA, 17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– 21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st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November 2025</w:t>
      </w:r>
    </w:p>
    <w:p w14:paraId="33589528" w14:textId="77777777" w:rsidR="00F96380" w:rsidRDefault="00F96380">
      <w:pPr>
        <w:rPr>
          <w:rFonts w:ascii="Arial" w:hAnsi="Arial" w:cs="Arial"/>
        </w:rPr>
      </w:pPr>
    </w:p>
    <w:p w14:paraId="01789163" w14:textId="77777777" w:rsidR="00F96380" w:rsidRDefault="00F96380">
      <w:pPr>
        <w:spacing w:after="60"/>
        <w:ind w:left="1985" w:hanging="1985"/>
        <w:rPr>
          <w:rFonts w:ascii="Arial" w:hAnsi="Arial" w:cs="Arial"/>
          <w:b/>
        </w:rPr>
      </w:pPr>
    </w:p>
    <w:p w14:paraId="0D0E4BA1" w14:textId="77777777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[Draft]</w:t>
      </w:r>
      <w:r>
        <w:rPr>
          <w:bCs/>
        </w:rPr>
        <w:t xml:space="preserve"> </w:t>
      </w:r>
      <w:r>
        <w:rPr>
          <w:rFonts w:ascii="Arial" w:hAnsi="Arial" w:cs="Arial"/>
          <w:bCs/>
        </w:rPr>
        <w:t>LS on support of LTM modification</w:t>
      </w:r>
    </w:p>
    <w:p w14:paraId="2419B7D2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33553F17" w14:textId="4333CD3C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149A">
        <w:rPr>
          <w:rFonts w:ascii="Arial" w:hAnsi="Arial" w:cs="Arial"/>
          <w:bCs/>
        </w:rPr>
        <w:t>9</w:t>
      </w:r>
    </w:p>
    <w:p w14:paraId="4B718096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NR_Mob_Ph4-Core</w:t>
      </w:r>
    </w:p>
    <w:p w14:paraId="4DD45B38" w14:textId="77777777" w:rsidR="00F96380" w:rsidRDefault="00F96380">
      <w:pPr>
        <w:spacing w:after="60"/>
        <w:ind w:left="1985" w:hanging="1985"/>
        <w:rPr>
          <w:rFonts w:ascii="Arial" w:hAnsi="Arial" w:cs="Arial"/>
          <w:b/>
        </w:rPr>
      </w:pPr>
    </w:p>
    <w:p w14:paraId="39914DE6" w14:textId="0BF6079D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0A5A">
        <w:rPr>
          <w:rFonts w:ascii="Arial" w:hAnsi="Arial" w:cs="Arial"/>
          <w:bCs/>
        </w:rPr>
        <w:t>RAN2</w:t>
      </w:r>
    </w:p>
    <w:p w14:paraId="1EE664A4" w14:textId="3555452C" w:rsidR="00F9638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E7149A">
        <w:rPr>
          <w:rFonts w:ascii="Arial" w:hAnsi="Arial" w:cs="Arial"/>
          <w:bCs/>
        </w:rPr>
        <w:t>RAN3</w:t>
      </w:r>
    </w:p>
    <w:p w14:paraId="4F232423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2987A296" w14:textId="77777777" w:rsidR="00F96380" w:rsidRDefault="00F96380">
      <w:pPr>
        <w:spacing w:after="60"/>
        <w:ind w:left="1985" w:hanging="1985"/>
        <w:rPr>
          <w:rFonts w:ascii="Arial" w:hAnsi="Arial" w:cs="Arial"/>
          <w:bCs/>
        </w:rPr>
      </w:pPr>
    </w:p>
    <w:p w14:paraId="2CAC59EF" w14:textId="77777777" w:rsidR="00F9638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46CD214" w14:textId="77777777" w:rsidR="00F96380" w:rsidRDefault="00000000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Name:</w:t>
      </w:r>
      <w:r>
        <w:rPr>
          <w:rFonts w:ascii="Arial" w:hAnsi="Arial" w:cs="Arial"/>
          <w:bCs/>
          <w:lang w:val="it-IT"/>
        </w:rPr>
        <w:tab/>
        <w:t>Antonino Orsino</w:t>
      </w:r>
    </w:p>
    <w:p w14:paraId="391CF76A" w14:textId="77777777" w:rsidR="00F96380" w:rsidRDefault="00000000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E-mail Address:</w:t>
      </w:r>
      <w:r>
        <w:rPr>
          <w:rFonts w:ascii="Arial" w:hAnsi="Arial" w:cs="Arial"/>
          <w:bCs/>
          <w:lang w:val="it-IT"/>
        </w:rPr>
        <w:tab/>
      </w:r>
      <w:hyperlink r:id="rId11" w:history="1">
        <w:r w:rsidR="00F96380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2359FBE1" w14:textId="77777777" w:rsidR="00F96380" w:rsidRDefault="00F96380">
      <w:pPr>
        <w:tabs>
          <w:tab w:val="left" w:pos="2268"/>
        </w:tabs>
        <w:rPr>
          <w:rFonts w:ascii="Arial" w:hAnsi="Arial" w:cs="Arial"/>
          <w:b/>
        </w:rPr>
      </w:pPr>
    </w:p>
    <w:p w14:paraId="0E06001C" w14:textId="77777777" w:rsidR="00F9638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F9638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27A3788" w14:textId="77777777" w:rsidR="00F96380" w:rsidRDefault="00F96380">
      <w:pPr>
        <w:spacing w:after="60"/>
        <w:rPr>
          <w:rFonts w:ascii="Arial" w:hAnsi="Arial" w:cs="Arial"/>
          <w:b/>
        </w:rPr>
      </w:pPr>
    </w:p>
    <w:p w14:paraId="7BEED8EE" w14:textId="77777777" w:rsidR="00F9638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0AE58AE" w14:textId="77777777" w:rsidR="00F96380" w:rsidRDefault="00F96380">
      <w:pPr>
        <w:pBdr>
          <w:bottom w:val="single" w:sz="4" w:space="1" w:color="auto"/>
        </w:pBdr>
        <w:rPr>
          <w:rFonts w:ascii="Arial" w:hAnsi="Arial" w:cs="Arial"/>
        </w:rPr>
      </w:pPr>
    </w:p>
    <w:p w14:paraId="27CB8F5C" w14:textId="77777777" w:rsidR="00F96380" w:rsidRDefault="00F96380">
      <w:pPr>
        <w:rPr>
          <w:rFonts w:ascii="Arial" w:hAnsi="Arial" w:cs="Arial"/>
        </w:rPr>
      </w:pPr>
    </w:p>
    <w:p w14:paraId="363CD2A7" w14:textId="77777777" w:rsidR="00F9638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Description: </w:t>
      </w:r>
    </w:p>
    <w:p w14:paraId="707D225B" w14:textId="77777777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of the current open issue in RAN3 about the support of the LTM modification, RAN2 discussed the matter in the RAN2#132 meeting, and the following was agreed:</w:t>
      </w:r>
    </w:p>
    <w:p w14:paraId="0CA40B06" w14:textId="77777777" w:rsidR="00F9638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i/>
          <w:iCs/>
        </w:rPr>
      </w:pPr>
      <w:r>
        <w:rPr>
          <w:rFonts w:ascii="Arial" w:eastAsia="Malgun Gothic" w:hAnsi="Arial"/>
          <w:i/>
          <w:iCs/>
          <w:szCs w:val="24"/>
          <w:lang w:val="en-US" w:eastAsia="ko-KR"/>
        </w:rPr>
        <w:t xml:space="preserve">RAN2 to send an LS to RAN3 to ask to implement the necessary signalling </w:t>
      </w:r>
      <w:proofErr w:type="gramStart"/>
      <w:r>
        <w:rPr>
          <w:rFonts w:ascii="Arial" w:eastAsia="Malgun Gothic" w:hAnsi="Arial"/>
          <w:i/>
          <w:iCs/>
          <w:szCs w:val="24"/>
          <w:lang w:val="en-US" w:eastAsia="ko-KR"/>
        </w:rPr>
        <w:t>in order to</w:t>
      </w:r>
      <w:proofErr w:type="gramEnd"/>
      <w:r>
        <w:rPr>
          <w:rFonts w:ascii="Arial" w:eastAsia="Malgun Gothic" w:hAnsi="Arial"/>
          <w:i/>
          <w:iCs/>
          <w:szCs w:val="24"/>
          <w:lang w:val="en-US" w:eastAsia="ko-KR"/>
        </w:rPr>
        <w:t xml:space="preserve"> support the proper modification of an LTM candidate (i.e., not relying on the LTM cancel procedure).</w:t>
      </w:r>
    </w:p>
    <w:p w14:paraId="07CCDFF5" w14:textId="77777777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provide additional information about the support for the modification of LTM-related configurations and what type of modifications shall be supported.</w:t>
      </w:r>
    </w:p>
    <w:p w14:paraId="74516AD3" w14:textId="1DF3BE8B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current RAN2 signalling in TS 38.331, a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can provide an LTM candidate configuration within a container (OCTET STRING) which is related to the field </w:t>
      </w:r>
      <w:r>
        <w:rPr>
          <w:rFonts w:ascii="Arial" w:hAnsi="Arial" w:cs="Arial"/>
          <w:i/>
          <w:iCs/>
        </w:rPr>
        <w:t>ltm-CandidateConfig-r18</w:t>
      </w:r>
      <w:r>
        <w:rPr>
          <w:rFonts w:ascii="Arial" w:hAnsi="Arial" w:cs="Arial"/>
        </w:rPr>
        <w:t xml:space="preserve"> within </w:t>
      </w:r>
      <w:r>
        <w:rPr>
          <w:rFonts w:ascii="Arial" w:hAnsi="Arial" w:cs="Arial"/>
          <w:i/>
          <w:iCs/>
        </w:rPr>
        <w:t>LTM-Candidate</w:t>
      </w:r>
      <w:r>
        <w:rPr>
          <w:rFonts w:ascii="Arial" w:hAnsi="Arial" w:cs="Arial"/>
        </w:rPr>
        <w:t>.</w:t>
      </w:r>
    </w:p>
    <w:p w14:paraId="0FF688D7" w14:textId="2AE1ABF2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 to this, the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can provide further LTM-related configuration </w:t>
      </w:r>
      <w:r>
        <w:rPr>
          <w:rFonts w:ascii="Arial" w:hAnsi="Arial" w:cs="Arial"/>
          <w:u w:val="single"/>
        </w:rPr>
        <w:t>outside</w:t>
      </w:r>
      <w:r>
        <w:rPr>
          <w:rFonts w:ascii="Arial" w:hAnsi="Arial" w:cs="Arial"/>
        </w:rPr>
        <w:t xml:space="preserve"> of the LTM candidate configuration. Such configurations are related to the following fields:</w:t>
      </w:r>
    </w:p>
    <w:p w14:paraId="606DB002" w14:textId="77777777" w:rsidR="00F96380" w:rsidRDefault="00000000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Within the </w:t>
      </w:r>
      <w:r>
        <w:rPr>
          <w:rFonts w:ascii="Arial" w:hAnsi="Arial" w:cs="Arial"/>
          <w:i/>
          <w:iCs/>
          <w:sz w:val="20"/>
          <w:szCs w:val="20"/>
        </w:rPr>
        <w:t>LTM-TCI-Info</w:t>
      </w:r>
      <w:r>
        <w:rPr>
          <w:rFonts w:ascii="Arial" w:hAnsi="Arial" w:cs="Arial"/>
          <w:sz w:val="20"/>
          <w:szCs w:val="20"/>
        </w:rPr>
        <w:t xml:space="preserve"> IE:</w:t>
      </w:r>
    </w:p>
    <w:p w14:paraId="2765510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ltm-DL-OrJointTCI-StateToAddModList-r18</w:t>
      </w:r>
    </w:p>
    <w:p w14:paraId="2D20BBE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ltm-DL-OrJointTCI-StateToReleaseList-r18</w:t>
      </w:r>
    </w:p>
    <w:p w14:paraId="47E24B9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ltm-UL-TCI-StateToAddModList-r18</w:t>
      </w:r>
    </w:p>
    <w:p w14:paraId="58CE2596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ltm-UL-TCI-StateToReleaseList-r18</w:t>
      </w:r>
    </w:p>
    <w:p w14:paraId="5AFD1A8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ltm-NZP-CSI-RS-ResourceToAddModList-r18</w:t>
      </w:r>
    </w:p>
    <w:p w14:paraId="7B7359A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ltm-NZP-CSI-RS-ResourceToReleaseList-r18</w:t>
      </w:r>
    </w:p>
    <w:p w14:paraId="1E91360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ltm-NZP-CSI-RS-ResourceSetToAddModList-r18</w:t>
      </w:r>
    </w:p>
    <w:p w14:paraId="6947EF6C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ltm-NZP-CSI-RS-ResourceSetToReleaseList-r18</w:t>
      </w:r>
    </w:p>
    <w:p w14:paraId="3800B696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pathlossReferenceRS-ToAddModList-r18</w:t>
      </w:r>
    </w:p>
    <w:p w14:paraId="58003A19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pathlossReferenceRS-ToReleaseList-r18</w:t>
      </w:r>
    </w:p>
    <w:p w14:paraId="2AB75CF2" w14:textId="77777777" w:rsidR="00F96380" w:rsidRDefault="00000000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Within the </w:t>
      </w:r>
      <w:r>
        <w:rPr>
          <w:rFonts w:ascii="Arial" w:hAnsi="Arial" w:cs="Arial"/>
          <w:i/>
          <w:iCs/>
          <w:sz w:val="20"/>
          <w:szCs w:val="20"/>
        </w:rPr>
        <w:t>LTM-Config</w:t>
      </w:r>
      <w:r>
        <w:rPr>
          <w:rFonts w:ascii="Arial" w:hAnsi="Arial" w:cs="Arial"/>
          <w:sz w:val="20"/>
          <w:szCs w:val="20"/>
        </w:rPr>
        <w:t xml:space="preserve"> IE:</w:t>
      </w:r>
    </w:p>
    <w:p w14:paraId="535C7AA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ltm-CSI-ResourceConfigToAddModList-r18</w:t>
      </w:r>
    </w:p>
    <w:p w14:paraId="67DBE42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ltm-CSI-ResourceConfigToReleaseList-r18</w:t>
      </w:r>
    </w:p>
    <w:p w14:paraId="6996BFA2" w14:textId="77777777" w:rsidR="00F96380" w:rsidRDefault="00000000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Within the </w:t>
      </w:r>
      <w:r>
        <w:rPr>
          <w:rFonts w:ascii="Arial" w:hAnsi="Arial" w:cs="Arial"/>
          <w:i/>
          <w:iCs/>
          <w:sz w:val="20"/>
          <w:szCs w:val="20"/>
        </w:rPr>
        <w:t>LTM-Candidate</w:t>
      </w:r>
      <w:r>
        <w:rPr>
          <w:rFonts w:ascii="Arial" w:hAnsi="Arial" w:cs="Arial"/>
          <w:sz w:val="20"/>
          <w:szCs w:val="20"/>
        </w:rPr>
        <w:t xml:space="preserve"> IE:</w:t>
      </w:r>
    </w:p>
    <w:p w14:paraId="33E6E973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ltm-NZP-CSI-RS-ResourceToAddModList-r19</w:t>
      </w:r>
    </w:p>
    <w:p w14:paraId="1D7151EF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ltm-NZP-CSI-RS-ResourceToReleaseList-r19</w:t>
      </w:r>
    </w:p>
    <w:p w14:paraId="3B5874BB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ltm-NZP-CSI-RS-ResourceSetToAddModList-r19</w:t>
      </w:r>
    </w:p>
    <w:p w14:paraId="27F009ED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ltm-NZP-CSI-RS-ResourceSetToReleaseList-r19</w:t>
      </w:r>
    </w:p>
    <w:p w14:paraId="1DC3E436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ltm-CSI-IM-ResourceToAddModList-r19</w:t>
      </w:r>
    </w:p>
    <w:p w14:paraId="6BDF1624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ltm-CSI-IM-ResourceToReleaseList-r19</w:t>
      </w:r>
    </w:p>
    <w:p w14:paraId="21DF363A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ltm-CSI-IM-ResourceSetToAddModList-r19</w:t>
      </w:r>
    </w:p>
    <w:p w14:paraId="55F1A7B1" w14:textId="77777777" w:rsidR="00F96380" w:rsidRDefault="00000000">
      <w:pPr>
        <w:pStyle w:val="ListParagraph"/>
        <w:numPr>
          <w:ilvl w:val="1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ltm-CSI-IM-ResourceSetToReleaseList-r19</w:t>
      </w:r>
    </w:p>
    <w:p w14:paraId="356F39A9" w14:textId="5907E720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this case, the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shall be able to add, modify, or release any of the listed parameters and the </w:t>
      </w:r>
      <w:r>
        <w:rPr>
          <w:rFonts w:ascii="Arial" w:hAnsi="Arial" w:cs="Arial"/>
          <w:i/>
          <w:iCs/>
        </w:rPr>
        <w:t xml:space="preserve">ltm-CandidateConfig-r18 </w:t>
      </w:r>
      <w:r>
        <w:rPr>
          <w:rFonts w:ascii="Arial" w:hAnsi="Arial" w:cs="Arial"/>
        </w:rPr>
        <w:t>without the need of re-inititat</w:t>
      </w:r>
      <w:r w:rsidR="008C0A5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LTM preparation from start. </w:t>
      </w:r>
      <w:r w:rsidR="008C0A5A" w:rsidRPr="008C0A5A">
        <w:rPr>
          <w:rFonts w:ascii="Arial" w:hAnsi="Arial" w:cs="Arial"/>
        </w:rPr>
        <w:t xml:space="preserve">RAN2 understand that </w:t>
      </w:r>
      <w:r>
        <w:rPr>
          <w:rFonts w:ascii="Arial" w:hAnsi="Arial" w:cs="Arial"/>
        </w:rPr>
        <w:t xml:space="preserve">modifying LTM-related configuration means that </w:t>
      </w:r>
      <w:r w:rsidR="00124A58">
        <w:rPr>
          <w:rFonts w:ascii="Arial" w:hAnsi="Arial" w:cs="Arial"/>
        </w:rPr>
        <w:t xml:space="preserve">candidate </w:t>
      </w:r>
      <w:r>
        <w:rPr>
          <w:rFonts w:ascii="Arial" w:hAnsi="Arial" w:cs="Arial"/>
        </w:rPr>
        <w:t xml:space="preserve">node shall be able to signal to </w:t>
      </w:r>
      <w:r w:rsidR="00124A58">
        <w:rPr>
          <w:rFonts w:ascii="Arial" w:hAnsi="Arial" w:cs="Arial"/>
        </w:rPr>
        <w:t xml:space="preserve">serving </w:t>
      </w:r>
      <w:r>
        <w:rPr>
          <w:rFonts w:ascii="Arial" w:hAnsi="Arial" w:cs="Arial"/>
        </w:rPr>
        <w:t>node either a “toAddModList” field or “toRelease</w:t>
      </w:r>
      <w:r w:rsidR="00124A58">
        <w:rPr>
          <w:rFonts w:ascii="Arial" w:hAnsi="Arial" w:cs="Arial"/>
        </w:rPr>
        <w:t>List</w:t>
      </w:r>
      <w:r>
        <w:rPr>
          <w:rFonts w:ascii="Arial" w:hAnsi="Arial" w:cs="Arial"/>
        </w:rPr>
        <w:t xml:space="preserve">” field (or both) </w:t>
      </w:r>
      <w:r w:rsidR="00124A58">
        <w:rPr>
          <w:rFonts w:ascii="Arial" w:hAnsi="Arial" w:cs="Arial"/>
        </w:rPr>
        <w:t xml:space="preserve">without </w:t>
      </w:r>
      <w:r>
        <w:rPr>
          <w:rFonts w:ascii="Arial" w:hAnsi="Arial" w:cs="Arial"/>
        </w:rPr>
        <w:t>having to release the whole LTM candidate configuration.</w:t>
      </w:r>
    </w:p>
    <w:p w14:paraId="2F29C68C" w14:textId="77777777" w:rsidR="00F96380" w:rsidRDefault="000000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this, RAN2 kindly asks RAN3 to take this information into account and to introduce the necessary signalling for the support of the LTM modification. </w:t>
      </w:r>
    </w:p>
    <w:p w14:paraId="12C55BA9" w14:textId="77777777" w:rsidR="00F96380" w:rsidRDefault="00F96380">
      <w:pPr>
        <w:pStyle w:val="ListParagraph"/>
        <w:spacing w:after="120"/>
        <w:rPr>
          <w:rFonts w:ascii="Arial" w:hAnsi="Arial" w:cs="Arial"/>
        </w:rPr>
      </w:pPr>
    </w:p>
    <w:p w14:paraId="502F6F23" w14:textId="77777777" w:rsidR="00F9638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129248" w14:textId="6B802362" w:rsidR="00F9638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7149A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71D2ABB0" w14:textId="77777777" w:rsidR="00F96380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RAN3 to take this information into account and to introduce the necessary signalling for the support of the LTM modification.</w:t>
      </w:r>
    </w:p>
    <w:p w14:paraId="3E354DF7" w14:textId="77777777" w:rsidR="00F96380" w:rsidRDefault="00000000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50B2B9F7" w14:textId="77777777" w:rsidR="00F96380" w:rsidRDefault="00000000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WG2#133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2D06C1D5" w14:textId="77777777" w:rsidR="00F96380" w:rsidRDefault="00000000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WG2#133bis</w:t>
      </w:r>
      <w:r>
        <w:rPr>
          <w:rFonts w:ascii="Arial" w:hAnsi="Arial" w:cs="Arial"/>
          <w:bCs/>
          <w:lang w:val="en-US"/>
        </w:rPr>
        <w:tab/>
        <w:t>13</w:t>
      </w:r>
      <w:r>
        <w:rPr>
          <w:rFonts w:ascii="Arial" w:hAnsi="Arial" w:cs="Arial"/>
          <w:bCs/>
          <w:vertAlign w:val="superscript"/>
          <w:lang w:val="en-US"/>
        </w:rPr>
        <w:t>rd</w:t>
      </w:r>
      <w:r>
        <w:rPr>
          <w:rFonts w:ascii="Arial" w:hAnsi="Arial" w:cs="Arial"/>
          <w:bCs/>
          <w:lang w:val="en-US"/>
        </w:rPr>
        <w:t xml:space="preserve"> – 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April 2026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St. Julian, Malta</w:t>
      </w:r>
    </w:p>
    <w:p w14:paraId="00DA16B9" w14:textId="77777777" w:rsidR="00F96380" w:rsidRDefault="00F96380">
      <w:pPr>
        <w:pStyle w:val="BodyText"/>
      </w:pPr>
    </w:p>
    <w:sectPr w:rsidR="00F963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1EA72" w14:textId="77777777" w:rsidR="002C0138" w:rsidRDefault="002C0138">
      <w:pPr>
        <w:spacing w:after="0"/>
      </w:pPr>
      <w:r>
        <w:separator/>
      </w:r>
    </w:p>
  </w:endnote>
  <w:endnote w:type="continuationSeparator" w:id="0">
    <w:p w14:paraId="46C610F6" w14:textId="77777777" w:rsidR="002C0138" w:rsidRDefault="002C01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9C6C" w14:textId="77777777" w:rsidR="00F96380" w:rsidRDefault="00F963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DBA7A" w14:textId="77777777" w:rsidR="00F96380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9FAAC" w14:textId="77777777" w:rsidR="00F96380" w:rsidRDefault="00F963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BAD41" w14:textId="77777777" w:rsidR="002C0138" w:rsidRDefault="002C0138">
      <w:pPr>
        <w:spacing w:after="0"/>
      </w:pPr>
      <w:r>
        <w:separator/>
      </w:r>
    </w:p>
  </w:footnote>
  <w:footnote w:type="continuationSeparator" w:id="0">
    <w:p w14:paraId="39649652" w14:textId="77777777" w:rsidR="002C0138" w:rsidRDefault="002C01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9768" w14:textId="77777777" w:rsidR="00F9638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843A" w14:textId="77777777" w:rsidR="00F96380" w:rsidRDefault="00F963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331AD" w14:textId="77777777" w:rsidR="00F96380" w:rsidRDefault="00F96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DA0165C"/>
    <w:multiLevelType w:val="multilevel"/>
    <w:tmpl w:val="5DA016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98471406">
    <w:abstractNumId w:val="11"/>
  </w:num>
  <w:num w:numId="2" w16cid:durableId="586040936">
    <w:abstractNumId w:val="4"/>
  </w:num>
  <w:num w:numId="3" w16cid:durableId="1753619115">
    <w:abstractNumId w:val="1"/>
  </w:num>
  <w:num w:numId="4" w16cid:durableId="175772427">
    <w:abstractNumId w:val="3"/>
  </w:num>
  <w:num w:numId="5" w16cid:durableId="1064717752">
    <w:abstractNumId w:val="2"/>
  </w:num>
  <w:num w:numId="6" w16cid:durableId="1431314521">
    <w:abstractNumId w:val="9"/>
  </w:num>
  <w:num w:numId="7" w16cid:durableId="558833037">
    <w:abstractNumId w:val="0"/>
  </w:num>
  <w:num w:numId="8" w16cid:durableId="1545286129">
    <w:abstractNumId w:val="13"/>
  </w:num>
  <w:num w:numId="9" w16cid:durableId="1788616593">
    <w:abstractNumId w:val="6"/>
  </w:num>
  <w:num w:numId="10" w16cid:durableId="1193037805">
    <w:abstractNumId w:val="5"/>
  </w:num>
  <w:num w:numId="11" w16cid:durableId="1699547744">
    <w:abstractNumId w:val="7"/>
  </w:num>
  <w:num w:numId="12" w16cid:durableId="131870641">
    <w:abstractNumId w:val="8"/>
  </w:num>
  <w:num w:numId="13" w16cid:durableId="1154832141">
    <w:abstractNumId w:val="12"/>
  </w:num>
  <w:num w:numId="14" w16cid:durableId="270939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4432"/>
    <w:rsid w:val="000A56F2"/>
    <w:rsid w:val="000A7371"/>
    <w:rsid w:val="000B0006"/>
    <w:rsid w:val="000B09C2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5D47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A58"/>
    <w:rsid w:val="00124E34"/>
    <w:rsid w:val="00126B4A"/>
    <w:rsid w:val="00130847"/>
    <w:rsid w:val="00131BF6"/>
    <w:rsid w:val="00132DF3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3174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11C8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138"/>
    <w:rsid w:val="002C029F"/>
    <w:rsid w:val="002C07A6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8AB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13F5"/>
    <w:rsid w:val="00372A63"/>
    <w:rsid w:val="003731CB"/>
    <w:rsid w:val="003738C3"/>
    <w:rsid w:val="003742AC"/>
    <w:rsid w:val="00377230"/>
    <w:rsid w:val="00377CE1"/>
    <w:rsid w:val="0038168C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380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0B0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3F4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1193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836"/>
    <w:rsid w:val="00580E40"/>
    <w:rsid w:val="0058229B"/>
    <w:rsid w:val="005823C3"/>
    <w:rsid w:val="005824EA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4E18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3405"/>
    <w:rsid w:val="005D4DF9"/>
    <w:rsid w:val="005D5AD2"/>
    <w:rsid w:val="005D65FA"/>
    <w:rsid w:val="005D6908"/>
    <w:rsid w:val="005E0346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1D80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56FA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5CE3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A2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73D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21F"/>
    <w:rsid w:val="00834A00"/>
    <w:rsid w:val="008363D4"/>
    <w:rsid w:val="008376AC"/>
    <w:rsid w:val="008420D4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A5A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192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47D79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57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1C9C"/>
    <w:rsid w:val="00AB2062"/>
    <w:rsid w:val="00AB2DB9"/>
    <w:rsid w:val="00AB3001"/>
    <w:rsid w:val="00AB32FB"/>
    <w:rsid w:val="00AB34E0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512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3CC8"/>
    <w:rsid w:val="00BD48AC"/>
    <w:rsid w:val="00BD4BA1"/>
    <w:rsid w:val="00BD533E"/>
    <w:rsid w:val="00BD5C42"/>
    <w:rsid w:val="00BD5F1A"/>
    <w:rsid w:val="00BD66A6"/>
    <w:rsid w:val="00BD671F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58FC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66AC9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80C"/>
    <w:rsid w:val="00C85E7F"/>
    <w:rsid w:val="00C87B7E"/>
    <w:rsid w:val="00C87CC4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6D6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DF7A17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149A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03FA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DF0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6CA9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80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1E78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15C456AD"/>
    <w:rsid w:val="4CD63187"/>
    <w:rsid w:val="71FB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,"/>
  <w14:docId w14:val="52EFB252"/>
  <w15:docId w15:val="{90F004C6-A9AC-0146-83AD-7A4C7B64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F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unhideWhenUsed/>
    <w:rsid w:val="00E7149A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</TotalTime>
  <Pages>2</Pages>
  <Words>491</Words>
  <Characters>2803</Characters>
  <Application>Microsoft Office Word</Application>
  <DocSecurity>0</DocSecurity>
  <Lines>23</Lines>
  <Paragraphs>6</Paragraphs>
  <ScaleCrop>false</ScaleCrop>
  <Company>Ericsson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3</cp:revision>
  <cp:lastPrinted>2008-02-01T21:09:00Z</cp:lastPrinted>
  <dcterms:created xsi:type="dcterms:W3CDTF">2025-11-20T20:58:00Z</dcterms:created>
  <dcterms:modified xsi:type="dcterms:W3CDTF">2025-11-21T15:32:00Z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  <property fmtid="{D5CDD505-2E9C-101B-9397-08002B2CF9AE}" pid="13" name="KSOProductBuildVer">
    <vt:lpwstr>2052-12.1.0.23542</vt:lpwstr>
  </property>
  <property fmtid="{D5CDD505-2E9C-101B-9397-08002B2CF9AE}" pid="14" name="ICV">
    <vt:lpwstr>526B2211C1834BF2ADC95E1425F12D8F</vt:lpwstr>
  </property>
  <property fmtid="{D5CDD505-2E9C-101B-9397-08002B2CF9AE}" pid="15" name="KSOTemplateDocerSaveRecord">
    <vt:lpwstr>eyJoZGlkIjoiNjQ1NTBjY2Q1ZWVhOWZkNGMwZDI1ZGFkZTExODkxNDciLCJ1c2VySWQiOiIxNjU1MzM2MDEyIn0=</vt:lpwstr>
  </property>
</Properties>
</file>